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29B" w:rsidRDefault="00EB629B">
      <w:pPr>
        <w:rPr>
          <w:rFonts w:ascii="宋体" w:cs="宋体"/>
          <w:lang w:eastAsia="zh-CN"/>
        </w:rPr>
      </w:pPr>
      <w:r>
        <w:t xml:space="preserve">Workshop: </w:t>
      </w:r>
      <w:r>
        <w:rPr>
          <w:rFonts w:ascii="宋体" w:hAnsi="宋体" w:cs="宋体" w:hint="eastAsia"/>
          <w:lang w:eastAsia="zh-CN"/>
        </w:rPr>
        <w:t>和学生玩心理</w:t>
      </w:r>
      <w:r>
        <w:rPr>
          <w:rFonts w:ascii="宋体" w:hAnsi="宋体" w:cs="宋体"/>
          <w:lang w:eastAsia="zh-CN"/>
        </w:rPr>
        <w:t>——</w:t>
      </w:r>
      <w:r>
        <w:rPr>
          <w:rFonts w:ascii="宋体" w:hAnsi="宋体" w:cs="宋体" w:hint="eastAsia"/>
          <w:lang w:eastAsia="zh-CN"/>
        </w:rPr>
        <w:t>英语教师的个人魅力塑造</w:t>
      </w:r>
    </w:p>
    <w:p w:rsidR="00EB629B" w:rsidRDefault="00EB629B">
      <w:pPr>
        <w:rPr>
          <w:rFonts w:ascii="宋体" w:cs="宋体"/>
          <w:lang w:eastAsia="zh-CN"/>
        </w:rPr>
      </w:pPr>
      <w:r>
        <w:rPr>
          <w:rFonts w:ascii="宋体" w:cs="宋体"/>
          <w:lang w:eastAsia="zh-CN"/>
        </w:rPr>
        <w:tab/>
      </w:r>
      <w:r>
        <w:rPr>
          <w:rFonts w:ascii="宋体" w:cs="宋体"/>
          <w:lang w:eastAsia="zh-CN"/>
        </w:rPr>
        <w:tab/>
      </w:r>
      <w:r>
        <w:rPr>
          <w:rFonts w:ascii="宋体" w:cs="宋体"/>
          <w:lang w:eastAsia="zh-CN"/>
        </w:rPr>
        <w:tab/>
      </w:r>
      <w:r>
        <w:rPr>
          <w:rFonts w:ascii="宋体" w:cs="宋体"/>
          <w:lang w:eastAsia="zh-CN"/>
        </w:rPr>
        <w:tab/>
      </w:r>
      <w:r>
        <w:rPr>
          <w:rFonts w:ascii="宋体" w:cs="宋体"/>
          <w:lang w:eastAsia="zh-CN"/>
        </w:rPr>
        <w:tab/>
      </w:r>
      <w:r>
        <w:rPr>
          <w:rFonts w:ascii="宋体" w:cs="宋体"/>
          <w:lang w:eastAsia="zh-CN"/>
        </w:rPr>
        <w:tab/>
      </w:r>
      <w:r>
        <w:rPr>
          <w:rFonts w:ascii="宋体" w:cs="宋体"/>
          <w:lang w:eastAsia="zh-CN"/>
        </w:rPr>
        <w:tab/>
      </w:r>
      <w:r>
        <w:rPr>
          <w:rFonts w:ascii="宋体" w:cs="宋体"/>
          <w:lang w:eastAsia="zh-CN"/>
        </w:rPr>
        <w:tab/>
      </w:r>
      <w:r>
        <w:rPr>
          <w:rFonts w:ascii="宋体" w:cs="宋体"/>
          <w:lang w:eastAsia="zh-CN"/>
        </w:rPr>
        <w:tab/>
      </w:r>
      <w:r>
        <w:rPr>
          <w:rFonts w:ascii="宋体" w:cs="宋体"/>
          <w:lang w:eastAsia="zh-CN"/>
        </w:rPr>
        <w:tab/>
      </w:r>
      <w:r>
        <w:rPr>
          <w:rFonts w:ascii="宋体" w:hAnsi="宋体" w:cs="宋体" w:hint="eastAsia"/>
          <w:lang w:eastAsia="zh-CN"/>
        </w:rPr>
        <w:t>杨静</w:t>
      </w:r>
      <w:r>
        <w:rPr>
          <w:rFonts w:ascii="宋体" w:hAnsi="宋体" w:cs="宋体"/>
          <w:lang w:eastAsia="zh-CN"/>
        </w:rPr>
        <w:t xml:space="preserve"> </w:t>
      </w:r>
      <w:r>
        <w:rPr>
          <w:rFonts w:ascii="宋体" w:hAnsi="宋体" w:cs="宋体" w:hint="eastAsia"/>
          <w:lang w:eastAsia="zh-CN"/>
        </w:rPr>
        <w:t>雷廷</w:t>
      </w:r>
    </w:p>
    <w:p w:rsidR="00EB629B" w:rsidRDefault="00EB629B">
      <w:pPr>
        <w:rPr>
          <w:rFonts w:ascii="宋体" w:cs="宋体"/>
          <w:lang w:eastAsia="zh-CN"/>
        </w:rPr>
      </w:pPr>
    </w:p>
    <w:p w:rsidR="00EB629B" w:rsidRDefault="00EB629B" w:rsidP="00747319">
      <w:pPr>
        <w:ind w:firstLine="480"/>
        <w:rPr>
          <w:rFonts w:ascii="宋体" w:cs="宋体"/>
          <w:lang w:eastAsia="zh-CN"/>
        </w:rPr>
      </w:pPr>
      <w:r>
        <w:rPr>
          <w:rFonts w:ascii="宋体" w:hAnsi="宋体" w:cs="宋体" w:hint="eastAsia"/>
          <w:lang w:eastAsia="zh-CN"/>
        </w:rPr>
        <w:t>人说性格决定命运，虽不尽然，但一个人的性格对个人行为方式确实有着不可忽视的影响。对于英语教师来说，个人魅力是由内而外的一种对学生的影响力、感召力，而这种魅力的产生与存在与教师本身的性格不可分割。那学生容易被英语教师的何种魅力所吸引？英语教师的个人性格会造就自身什么样的形象？我们又可否通过对自身性格的深层次了解，去完善自我，提高在学生心中的个人魅力，匹配学生理想中英语教师形象呢？</w:t>
      </w:r>
    </w:p>
    <w:p w:rsidR="00EB629B" w:rsidRDefault="00EB629B" w:rsidP="00747319">
      <w:pPr>
        <w:ind w:firstLine="480"/>
        <w:rPr>
          <w:rFonts w:ascii="宋体" w:cs="宋体"/>
          <w:lang w:eastAsia="zh-CN"/>
        </w:rPr>
      </w:pPr>
      <w:r>
        <w:rPr>
          <w:rFonts w:ascii="宋体" w:hAnsi="宋体" w:cs="宋体" w:hint="eastAsia"/>
          <w:lang w:eastAsia="zh-CN"/>
        </w:rPr>
        <w:t>带着对这些的问题思考，我们先简单的对四个班级</w:t>
      </w:r>
      <w:r>
        <w:rPr>
          <w:rFonts w:ascii="宋体" w:hAnsi="宋体" w:cs="宋体"/>
          <w:lang w:eastAsia="zh-CN"/>
        </w:rPr>
        <w:t>240</w:t>
      </w:r>
      <w:r>
        <w:rPr>
          <w:rFonts w:ascii="宋体" w:hAnsi="宋体" w:cs="宋体" w:hint="eastAsia"/>
          <w:lang w:eastAsia="zh-CN"/>
        </w:rPr>
        <w:t>名左右的学生做了一个粗略的民意调查，看学生心目中理想的英语教师应该是怎样的。因为学生集中授课教师相同的缘故，数据的参考价值有限，但可以看出学生倾向于平易近人并能在学术或其他方面给予自己一定指引、导向性的英语教师形象。</w:t>
      </w:r>
    </w:p>
    <w:p w:rsidR="00EB629B" w:rsidRDefault="00EB629B" w:rsidP="00747319">
      <w:pPr>
        <w:ind w:firstLine="480"/>
        <w:rPr>
          <w:rFonts w:ascii="宋体" w:cs="宋体"/>
          <w:lang w:eastAsia="zh-CN"/>
        </w:rPr>
      </w:pPr>
      <w:r>
        <w:rPr>
          <w:rFonts w:ascii="宋体" w:hAnsi="宋体" w:cs="宋体" w:hint="eastAsia"/>
          <w:lang w:eastAsia="zh-CN"/>
        </w:rPr>
        <w:t>知道学生想要什么后，我们只有了解了自我才能设法转变提升，以靠近学生的愿望需求。于是我们找到了</w:t>
      </w:r>
      <w:r>
        <w:rPr>
          <w:rFonts w:ascii="宋体" w:hAnsi="宋体" w:cs="宋体"/>
          <w:lang w:eastAsia="zh-CN"/>
        </w:rPr>
        <w:t>Enneagram</w:t>
      </w:r>
      <w:r>
        <w:rPr>
          <w:rFonts w:ascii="宋体" w:hAnsi="宋体" w:cs="宋体" w:hint="eastAsia"/>
          <w:lang w:eastAsia="zh-CN"/>
        </w:rPr>
        <w:t>九型人格的一套简易测试题，帮助英语老师认识自我性格。与平常我们所做的一般性格测试题不同的是，九型人格把人的性格大致分为九种，但这九种人格分居九角星的各个位置，以一定的方式相互依存和影响。九型人格理论指出，具备各种人格倾向的人的处事方式在平常心态（静态）下和实际行动（动态）中会有不同的转变，指向九角星上的其他不同性格。了解自己的主导性格、静态性格和动态性格能帮助英语教师更客观的剖析自己在教育教学中的一些行为举措，从而预测或反思这些行为对学生的影响与个人在学生心目中形象的塑造。九型人格理论还对各种性格提出了性格提升建议，即如何完善各种性格，使其走向更加积极正面，从而帮助我们英语老师思考在今后英语教育教学中可行的改进。因此，我们组织老师们一起研究提升建议，各抒己见，一起讨论各种人格在教育教学中该怎么应变，以树立在学生心目中的完美形象。</w:t>
      </w:r>
    </w:p>
    <w:p w:rsidR="00EB629B" w:rsidRPr="00747319" w:rsidRDefault="00EB629B" w:rsidP="00747319">
      <w:pPr>
        <w:ind w:firstLine="480"/>
        <w:rPr>
          <w:rFonts w:ascii="宋体" w:cs="宋体"/>
          <w:lang w:eastAsia="zh-CN"/>
        </w:rPr>
      </w:pPr>
      <w:r>
        <w:rPr>
          <w:rFonts w:ascii="宋体" w:hAnsi="宋体" w:cs="宋体" w:hint="eastAsia"/>
          <w:lang w:eastAsia="zh-CN"/>
        </w:rPr>
        <w:t>了解了自身的性格，探讨如何提升性格以塑造完善个人魅力，我们也不妨进一步思考：如果能更加了解学生的个人性格倾向，我们英语老师在面对学生时，便能更加游刃有余的对学生进行引导、感染，从而在学生心中提升个人魅力。</w:t>
      </w:r>
    </w:p>
    <w:sectPr w:rsidR="00EB629B" w:rsidRPr="00747319" w:rsidSect="009330BF">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defaultTabStop w:val="720"/>
  <w:drawingGridHorizontalSpacing w:val="360"/>
  <w:drawingGridVerticalSpacing w:val="360"/>
  <w:displayHorizontalDrawingGridEvery w:val="0"/>
  <w:displayVerticalDrawingGridEvery w:val="0"/>
  <w:characterSpacingControl w:val="doNotCompress"/>
  <w:noLineBreaksAfter w:lang="zh-CN" w:val="$([{£¥·‘“〈《「『【〔〖〝﹙﹛﹝＄（．［｛￡￥"/>
  <w:noLineBreaksBefore w:lang="zh-CN" w:val="!%),.:;&gt;?]}¢¨°·ˇˉ―‖’”…‰′″›℃∶、。〃〉》」』】〕〗〞︶︺︾﹀﹄﹚﹜﹞！＂％＇），．：；？］｀｜｝～￠"/>
  <w:savePreviewPicture/>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7319"/>
    <w:rsid w:val="002E37A0"/>
    <w:rsid w:val="00310AAD"/>
    <w:rsid w:val="00514D4D"/>
    <w:rsid w:val="005E59C5"/>
    <w:rsid w:val="006952B5"/>
    <w:rsid w:val="00747319"/>
    <w:rsid w:val="00786BE2"/>
    <w:rsid w:val="007A70B0"/>
    <w:rsid w:val="008C36EC"/>
    <w:rsid w:val="008E7B76"/>
    <w:rsid w:val="009330BF"/>
    <w:rsid w:val="00BE31C3"/>
    <w:rsid w:val="00CA5C73"/>
    <w:rsid w:val="00D00A7A"/>
    <w:rsid w:val="00D37567"/>
    <w:rsid w:val="00D875C6"/>
    <w:rsid w:val="00EA473C"/>
    <w:rsid w:val="00EB629B"/>
    <w:rsid w:val="00F709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rPr>
      <w:kern w:val="0"/>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TotalTime>
  <Pages>1</Pages>
  <Words>134</Words>
  <Characters>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Yang</dc:creator>
  <cp:keywords/>
  <dc:description/>
  <cp:lastModifiedBy>User</cp:lastModifiedBy>
  <cp:revision>15</cp:revision>
  <dcterms:created xsi:type="dcterms:W3CDTF">2011-01-17T12:41:00Z</dcterms:created>
  <dcterms:modified xsi:type="dcterms:W3CDTF">2011-02-20T12:52:00Z</dcterms:modified>
</cp:coreProperties>
</file>